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B0297" w14:textId="77777777" w:rsidR="00AE44C9" w:rsidRDefault="00AE44C9" w:rsidP="00AE44C9">
      <w:pPr>
        <w:pStyle w:val="NoSpacing"/>
        <w:tabs>
          <w:tab w:val="left" w:pos="1440"/>
        </w:tabs>
        <w:jc w:val="both"/>
      </w:pPr>
      <w:r>
        <w:rPr>
          <w:u w:val="single"/>
        </w:rPr>
        <w:t>John MILNER</w:t>
      </w:r>
      <w:r>
        <w:t xml:space="preserve">      (fl.1483)</w:t>
      </w:r>
    </w:p>
    <w:p w14:paraId="097F2BC8" w14:textId="77777777" w:rsidR="00AE44C9" w:rsidRDefault="00AE44C9" w:rsidP="00AE44C9">
      <w:pPr>
        <w:pStyle w:val="NoSpacing"/>
        <w:tabs>
          <w:tab w:val="left" w:pos="1440"/>
        </w:tabs>
        <w:jc w:val="both"/>
      </w:pPr>
      <w:r>
        <w:t xml:space="preserve">of a moiety of the rectory of South </w:t>
      </w:r>
      <w:proofErr w:type="spellStart"/>
      <w:r>
        <w:t>Otteringham</w:t>
      </w:r>
      <w:proofErr w:type="spellEnd"/>
      <w:r>
        <w:t>, North Riding of Yorkshire.</w:t>
      </w:r>
    </w:p>
    <w:p w14:paraId="6EBF51B9" w14:textId="77777777" w:rsidR="00AE44C9" w:rsidRDefault="00AE44C9" w:rsidP="00AE44C9">
      <w:pPr>
        <w:pStyle w:val="NoSpacing"/>
        <w:tabs>
          <w:tab w:val="left" w:pos="1440"/>
        </w:tabs>
        <w:jc w:val="both"/>
      </w:pPr>
    </w:p>
    <w:p w14:paraId="3CAF1DA5" w14:textId="77777777" w:rsidR="00AE44C9" w:rsidRDefault="00AE44C9" w:rsidP="00AE44C9">
      <w:pPr>
        <w:pStyle w:val="NoSpacing"/>
        <w:tabs>
          <w:tab w:val="left" w:pos="1440"/>
        </w:tabs>
        <w:jc w:val="both"/>
      </w:pPr>
    </w:p>
    <w:p w14:paraId="25110B19" w14:textId="77777777" w:rsidR="00AE44C9" w:rsidRDefault="00AE44C9" w:rsidP="00AE44C9">
      <w:pPr>
        <w:pStyle w:val="NoSpacing"/>
        <w:tabs>
          <w:tab w:val="left" w:pos="1440"/>
        </w:tabs>
        <w:jc w:val="both"/>
      </w:pPr>
      <w:r>
        <w:t>19 Dec.1483</w:t>
      </w:r>
      <w:r>
        <w:tab/>
        <w:t>He was dead by this time.</w:t>
      </w:r>
    </w:p>
    <w:p w14:paraId="19E394DA" w14:textId="77777777" w:rsidR="00AE44C9" w:rsidRDefault="00AE44C9" w:rsidP="00AE44C9">
      <w:pPr>
        <w:pStyle w:val="NoSpacing"/>
      </w:pPr>
      <w:r>
        <w:tab/>
      </w:r>
      <w:r>
        <w:tab/>
        <w:t>(“The Register of Thomas Rotherham, Archbishop of York 1480-1500</w:t>
      </w:r>
    </w:p>
    <w:p w14:paraId="4AD22FB5" w14:textId="77777777" w:rsidR="00AE44C9" w:rsidRDefault="00AE44C9" w:rsidP="00AE44C9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p.41)</w:t>
      </w:r>
    </w:p>
    <w:p w14:paraId="7C7D1BA6" w14:textId="77777777" w:rsidR="00AE44C9" w:rsidRDefault="00AE44C9" w:rsidP="00AE44C9">
      <w:pPr>
        <w:pStyle w:val="NoSpacing"/>
        <w:tabs>
          <w:tab w:val="left" w:pos="1440"/>
        </w:tabs>
        <w:jc w:val="both"/>
      </w:pPr>
    </w:p>
    <w:p w14:paraId="669ABAE5" w14:textId="77777777" w:rsidR="00AE44C9" w:rsidRDefault="00AE44C9" w:rsidP="00AE44C9">
      <w:pPr>
        <w:pStyle w:val="NoSpacing"/>
        <w:tabs>
          <w:tab w:val="left" w:pos="1440"/>
        </w:tabs>
        <w:jc w:val="both"/>
      </w:pPr>
    </w:p>
    <w:p w14:paraId="5900CC51" w14:textId="77777777" w:rsidR="00AE44C9" w:rsidRDefault="00AE44C9" w:rsidP="00AE44C9">
      <w:pPr>
        <w:pStyle w:val="NoSpacing"/>
        <w:tabs>
          <w:tab w:val="left" w:pos="1440"/>
        </w:tabs>
        <w:jc w:val="both"/>
      </w:pPr>
      <w:r>
        <w:t>10 August 2019</w:t>
      </w:r>
    </w:p>
    <w:p w14:paraId="1D9B6F34" w14:textId="77777777" w:rsidR="006B2F86" w:rsidRPr="00E71FC3" w:rsidRDefault="00AE44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0F6A8" w14:textId="77777777" w:rsidR="00AE44C9" w:rsidRDefault="00AE44C9" w:rsidP="00E71FC3">
      <w:pPr>
        <w:spacing w:after="0" w:line="240" w:lineRule="auto"/>
      </w:pPr>
      <w:r>
        <w:separator/>
      </w:r>
    </w:p>
  </w:endnote>
  <w:endnote w:type="continuationSeparator" w:id="0">
    <w:p w14:paraId="17241FB0" w14:textId="77777777" w:rsidR="00AE44C9" w:rsidRDefault="00AE44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514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5D9E8" w14:textId="77777777" w:rsidR="00AE44C9" w:rsidRDefault="00AE44C9" w:rsidP="00E71FC3">
      <w:pPr>
        <w:spacing w:after="0" w:line="240" w:lineRule="auto"/>
      </w:pPr>
      <w:r>
        <w:separator/>
      </w:r>
    </w:p>
  </w:footnote>
  <w:footnote w:type="continuationSeparator" w:id="0">
    <w:p w14:paraId="73757D36" w14:textId="77777777" w:rsidR="00AE44C9" w:rsidRDefault="00AE44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4C9"/>
    <w:rsid w:val="001A7C09"/>
    <w:rsid w:val="00577BD5"/>
    <w:rsid w:val="00656CBA"/>
    <w:rsid w:val="006A1F77"/>
    <w:rsid w:val="00733BE7"/>
    <w:rsid w:val="00AB52E8"/>
    <w:rsid w:val="00AE44C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DE99F"/>
  <w15:chartTrackingRefBased/>
  <w15:docId w15:val="{32738856-507F-45FD-8FDF-533BABA0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2019-09-12T18:25:00Z</dcterms:created>
  <dcterms:modified xsi:type="dcterms:W3CDTF">2019-09-12T18:26:00Z</dcterms:modified>
</cp:coreProperties>
</file>